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BDB" w:rsidRPr="00D300E6" w:rsidRDefault="00231BDB" w:rsidP="00C109FF">
      <w:pPr>
        <w:ind w:left="9072"/>
        <w:jc w:val="right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>Приложение 1</w:t>
      </w:r>
    </w:p>
    <w:p w:rsidR="00231BDB" w:rsidRPr="00D300E6" w:rsidRDefault="00231BDB" w:rsidP="00C109FF">
      <w:pPr>
        <w:ind w:left="9072"/>
        <w:jc w:val="right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решению Собрания депутатов</w:t>
      </w:r>
    </w:p>
    <w:p w:rsidR="00231BDB" w:rsidRPr="00D300E6" w:rsidRDefault="00231BDB" w:rsidP="00C109FF">
      <w:pPr>
        <w:ind w:left="9072"/>
        <w:jc w:val="right"/>
        <w:rPr>
          <w:color w:val="000000"/>
          <w:sz w:val="28"/>
          <w:szCs w:val="28"/>
        </w:rPr>
      </w:pPr>
      <w:r w:rsidRPr="00D300E6">
        <w:rPr>
          <w:color w:val="000000"/>
          <w:sz w:val="28"/>
          <w:szCs w:val="28"/>
        </w:rPr>
        <w:t xml:space="preserve">«О бюджете </w:t>
      </w:r>
      <w:r>
        <w:rPr>
          <w:color w:val="000000"/>
          <w:sz w:val="28"/>
          <w:szCs w:val="28"/>
        </w:rPr>
        <w:t xml:space="preserve"> Гашунского сельского поселения Зимовниковского района </w:t>
      </w:r>
      <w:r w:rsidRPr="00D300E6">
        <w:rPr>
          <w:color w:val="000000"/>
          <w:sz w:val="28"/>
          <w:szCs w:val="28"/>
        </w:rPr>
        <w:t>на 2018 год</w:t>
      </w:r>
    </w:p>
    <w:p w:rsidR="00231BDB" w:rsidRPr="00D300E6" w:rsidRDefault="00231BDB" w:rsidP="00C109FF">
      <w:pPr>
        <w:ind w:left="9072"/>
        <w:jc w:val="right"/>
        <w:rPr>
          <w:sz w:val="28"/>
          <w:szCs w:val="28"/>
        </w:rPr>
      </w:pPr>
      <w:r w:rsidRPr="00D300E6">
        <w:rPr>
          <w:color w:val="000000"/>
          <w:sz w:val="28"/>
          <w:szCs w:val="28"/>
        </w:rPr>
        <w:t>и на плановый период 2019 и 2020 годов»</w:t>
      </w:r>
    </w:p>
    <w:p w:rsidR="00231BDB" w:rsidRPr="00D300E6" w:rsidRDefault="00231BDB" w:rsidP="00C109FF">
      <w:pPr>
        <w:ind w:left="9072"/>
        <w:jc w:val="right"/>
        <w:rPr>
          <w:sz w:val="28"/>
          <w:szCs w:val="28"/>
        </w:rPr>
      </w:pPr>
    </w:p>
    <w:p w:rsidR="00231BDB" w:rsidRPr="00D300E6" w:rsidRDefault="00231BDB" w:rsidP="00841A01">
      <w:pPr>
        <w:jc w:val="center"/>
        <w:rPr>
          <w:b/>
          <w:bCs/>
          <w:sz w:val="28"/>
          <w:szCs w:val="28"/>
        </w:rPr>
      </w:pPr>
      <w:r w:rsidRPr="00D300E6">
        <w:rPr>
          <w:b/>
          <w:bCs/>
          <w:sz w:val="28"/>
          <w:szCs w:val="28"/>
        </w:rPr>
        <w:t xml:space="preserve">Объем поступлений доходов </w:t>
      </w:r>
      <w:r>
        <w:rPr>
          <w:b/>
          <w:bCs/>
          <w:sz w:val="28"/>
          <w:szCs w:val="28"/>
        </w:rPr>
        <w:t>местного</w:t>
      </w:r>
      <w:r w:rsidRPr="00D300E6">
        <w:rPr>
          <w:b/>
          <w:bCs/>
          <w:sz w:val="28"/>
          <w:szCs w:val="28"/>
        </w:rPr>
        <w:t xml:space="preserve"> бюджета </w:t>
      </w:r>
    </w:p>
    <w:p w:rsidR="00231BDB" w:rsidRPr="00D300E6" w:rsidRDefault="00231BDB" w:rsidP="00841A01">
      <w:pPr>
        <w:jc w:val="center"/>
        <w:rPr>
          <w:b/>
          <w:kern w:val="2"/>
          <w:sz w:val="28"/>
          <w:szCs w:val="28"/>
        </w:rPr>
      </w:pPr>
      <w:r w:rsidRPr="00D300E6">
        <w:rPr>
          <w:b/>
          <w:sz w:val="28"/>
          <w:szCs w:val="28"/>
        </w:rPr>
        <w:t>на 2018 год и на плановый период 2019 и 2020 годов</w:t>
      </w:r>
    </w:p>
    <w:p w:rsidR="00231BDB" w:rsidRPr="00D300E6" w:rsidRDefault="00231BDB" w:rsidP="00841A01">
      <w:pPr>
        <w:jc w:val="right"/>
        <w:rPr>
          <w:sz w:val="28"/>
          <w:szCs w:val="28"/>
          <w:lang w:eastAsia="en-US"/>
        </w:rPr>
      </w:pPr>
      <w:r w:rsidRPr="00D300E6">
        <w:rPr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0A0"/>
      </w:tblPr>
      <w:tblGrid>
        <w:gridCol w:w="3126"/>
        <w:gridCol w:w="7223"/>
        <w:gridCol w:w="1701"/>
        <w:gridCol w:w="1701"/>
        <w:gridCol w:w="1701"/>
      </w:tblGrid>
      <w:tr w:rsidR="00231BDB" w:rsidRPr="00D300E6" w:rsidTr="00853CC9">
        <w:trPr>
          <w:trHeight w:val="1288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DB" w:rsidRPr="00D300E6" w:rsidRDefault="00231BDB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BDB" w:rsidRPr="00D300E6" w:rsidRDefault="00231BDB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D300E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BDB" w:rsidRPr="00D300E6" w:rsidRDefault="00231BDB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BDB" w:rsidRPr="00D300E6" w:rsidRDefault="00231BDB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BDB" w:rsidRPr="00D300E6" w:rsidRDefault="00231BDB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300E6">
              <w:rPr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  <w:tblHeader/>
        </w:trPr>
        <w:tc>
          <w:tcPr>
            <w:tcW w:w="3126" w:type="dxa"/>
          </w:tcPr>
          <w:p w:rsidR="00231BDB" w:rsidRPr="00D300E6" w:rsidRDefault="00231BDB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bookmarkEnd w:id="0"/>
            <w:r w:rsidRPr="00D300E6">
              <w:rPr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231BDB" w:rsidRPr="00D300E6" w:rsidRDefault="00231BDB" w:rsidP="000C73E1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noWrap/>
          </w:tcPr>
          <w:p w:rsidR="00231BDB" w:rsidRPr="00D300E6" w:rsidRDefault="00231BDB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noWrap/>
          </w:tcPr>
          <w:p w:rsidR="00231BDB" w:rsidRPr="00D300E6" w:rsidRDefault="00231BDB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231BDB" w:rsidRPr="00D300E6" w:rsidRDefault="00231BDB" w:rsidP="00214C52">
            <w:pPr>
              <w:jc w:val="center"/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3126" w:type="dxa"/>
            <w:tcBorders>
              <w:left w:val="nil"/>
              <w:bottom w:val="nil"/>
              <w:right w:val="nil"/>
            </w:tcBorders>
          </w:tcPr>
          <w:p w:rsidR="00231BDB" w:rsidRPr="00D300E6" w:rsidRDefault="00231BDB" w:rsidP="00214C5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23" w:type="dxa"/>
            <w:tcBorders>
              <w:left w:val="nil"/>
              <w:bottom w:val="nil"/>
              <w:right w:val="nil"/>
            </w:tcBorders>
          </w:tcPr>
          <w:p w:rsidR="00231BDB" w:rsidRPr="00D300E6" w:rsidRDefault="00231BDB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7 001,5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6 181,6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6 319,8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bookmarkStart w:id="1" w:name="RANGE!A11:C51"/>
            <w:bookmarkEnd w:id="1"/>
            <w:r w:rsidRPr="00D300E6">
              <w:rPr>
                <w:sz w:val="28"/>
                <w:szCs w:val="28"/>
              </w:rPr>
              <w:t>1 00 00000 00 0000 000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3 513,0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3 536,0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3 565,2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436,5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436,5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1 01 02010 01 0000 110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436,5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2 944,0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1 06 01030 10 0000 110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55,9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1 06 06000 00 0000 110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2 888,1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1 06 06030 00 0000 110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1 06 06033 10 0000 110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2 737,1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1 06 06040 00 0000 110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1 06 06043 10 0000 110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151,0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6,4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1 08 04000 01 0000 110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6,4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1 08 04020 01 0000 110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законодательными актами РФ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6,4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1 11 05000 00 0000 120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1 11 05020 00 0000 120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1 11 05025 10 0000 120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148,7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29,6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1 16 51000 02 0000 140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27786D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29,6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1 16 51040 02 0000 140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29,6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2 00 00000 00 0000 000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3 488,5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2 645,6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2 754,6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2 02 00000 00 0000 000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D300E6" w:rsidRDefault="00231BDB">
            <w:pPr>
              <w:rPr>
                <w:sz w:val="28"/>
                <w:szCs w:val="28"/>
              </w:rPr>
            </w:pPr>
            <w:r w:rsidRPr="00D300E6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3 488,5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2 645,6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2 754,6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2 02 10000 00 0000 151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2 458,4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1 459,4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Default="00231BDB" w:rsidP="00611DAA">
            <w:pPr>
              <w:jc w:val="center"/>
            </w:pPr>
            <w:r w:rsidRPr="003B5F73">
              <w:rPr>
                <w:color w:val="000000"/>
                <w:spacing w:val="-12"/>
                <w:sz w:val="28"/>
                <w:szCs w:val="28"/>
              </w:rPr>
              <w:t>2 458,4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1 459,4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Default="00231BDB" w:rsidP="00611DAA">
            <w:pPr>
              <w:jc w:val="center"/>
            </w:pPr>
            <w:r w:rsidRPr="003B5F73">
              <w:rPr>
                <w:color w:val="000000"/>
                <w:spacing w:val="-12"/>
                <w:sz w:val="28"/>
                <w:szCs w:val="28"/>
              </w:rPr>
              <w:t>2 458,4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1 459,4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1 313,5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2 02 30000 00 0000 151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center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1BDB" w:rsidRPr="00D300E6" w:rsidRDefault="00231BDB">
            <w:pPr>
              <w:jc w:val="both"/>
              <w:rPr>
                <w:color w:val="000000"/>
                <w:sz w:val="28"/>
                <w:szCs w:val="28"/>
              </w:rPr>
            </w:pPr>
            <w:r w:rsidRPr="00D300E6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6028E8" w:rsidRDefault="00231BDB" w:rsidP="00690CB3">
            <w:pPr>
              <w:rPr>
                <w:sz w:val="28"/>
                <w:szCs w:val="28"/>
              </w:rPr>
            </w:pPr>
            <w:r w:rsidRPr="006028E8">
              <w:rPr>
                <w:sz w:val="28"/>
                <w:szCs w:val="28"/>
              </w:rPr>
              <w:t>2 02 40000 00 0000 151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6028E8" w:rsidRDefault="00231BDB" w:rsidP="00690CB3">
            <w:pPr>
              <w:rPr>
                <w:sz w:val="28"/>
                <w:szCs w:val="28"/>
              </w:rPr>
            </w:pPr>
            <w:r w:rsidRPr="006028E8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954,1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1 361,5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E86656" w:rsidRDefault="00231BDB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2 02 49999 00 0000 151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E86656" w:rsidRDefault="00231BDB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954,1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690CB3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1 361,5</w:t>
            </w:r>
          </w:p>
        </w:tc>
      </w:tr>
      <w:tr w:rsidR="00231BDB" w:rsidRPr="00D300E6" w:rsidTr="00853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E86656" w:rsidRDefault="00231BDB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2 02 49999 10 0000 151</w:t>
            </w:r>
          </w:p>
        </w:tc>
        <w:tc>
          <w:tcPr>
            <w:tcW w:w="7223" w:type="dxa"/>
            <w:tcBorders>
              <w:top w:val="nil"/>
              <w:left w:val="nil"/>
              <w:bottom w:val="nil"/>
              <w:right w:val="nil"/>
            </w:tcBorders>
          </w:tcPr>
          <w:p w:rsidR="00231BDB" w:rsidRPr="00E86656" w:rsidRDefault="00231BDB" w:rsidP="00690CB3">
            <w:pPr>
              <w:rPr>
                <w:sz w:val="28"/>
                <w:szCs w:val="28"/>
              </w:rPr>
            </w:pPr>
            <w:r w:rsidRPr="00E86656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954,1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31BDB" w:rsidRPr="00D300E6" w:rsidRDefault="00231BDB" w:rsidP="004F76E0">
            <w:pPr>
              <w:jc w:val="center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1 361,5</w:t>
            </w:r>
          </w:p>
        </w:tc>
      </w:tr>
    </w:tbl>
    <w:p w:rsidR="00231BDB" w:rsidRDefault="00231BDB" w:rsidP="00277735">
      <w:pPr>
        <w:rPr>
          <w:sz w:val="28"/>
          <w:szCs w:val="28"/>
        </w:rPr>
      </w:pPr>
    </w:p>
    <w:p w:rsidR="00231BDB" w:rsidRDefault="00231BDB" w:rsidP="00C37B73">
      <w:pPr>
        <w:tabs>
          <w:tab w:val="left" w:pos="915"/>
        </w:tabs>
      </w:pPr>
      <w:r>
        <w:t xml:space="preserve">              </w:t>
      </w:r>
    </w:p>
    <w:p w:rsidR="00231BDB" w:rsidRPr="00C37B73" w:rsidRDefault="00231BDB" w:rsidP="00C37B73">
      <w:pPr>
        <w:tabs>
          <w:tab w:val="left" w:pos="915"/>
        </w:tabs>
        <w:rPr>
          <w:sz w:val="28"/>
          <w:szCs w:val="28"/>
        </w:rPr>
      </w:pPr>
      <w:r>
        <w:t xml:space="preserve">              </w:t>
      </w:r>
      <w:r w:rsidRPr="00C37B73">
        <w:rPr>
          <w:sz w:val="28"/>
          <w:szCs w:val="28"/>
        </w:rPr>
        <w:t>Председатель Собрания депутатов –</w:t>
      </w:r>
    </w:p>
    <w:p w:rsidR="00231BDB" w:rsidRPr="00C37B73" w:rsidRDefault="00231BDB" w:rsidP="00C37B73">
      <w:pPr>
        <w:tabs>
          <w:tab w:val="left" w:pos="720"/>
          <w:tab w:val="left" w:pos="915"/>
        </w:tabs>
        <w:rPr>
          <w:sz w:val="28"/>
          <w:szCs w:val="28"/>
        </w:rPr>
      </w:pPr>
      <w:r w:rsidRPr="00C37B73">
        <w:rPr>
          <w:sz w:val="28"/>
          <w:szCs w:val="28"/>
        </w:rPr>
        <w:tab/>
        <w:t>Глава Гашунского сельского поселения</w:t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</w:r>
      <w:r w:rsidRPr="00C37B73">
        <w:rPr>
          <w:sz w:val="28"/>
          <w:szCs w:val="28"/>
        </w:rPr>
        <w:tab/>
        <w:t>Л.В. Нечаева</w:t>
      </w:r>
    </w:p>
    <w:p w:rsidR="00231BDB" w:rsidRPr="00C37B73" w:rsidRDefault="00231BDB" w:rsidP="00277735">
      <w:pPr>
        <w:rPr>
          <w:sz w:val="28"/>
          <w:szCs w:val="28"/>
        </w:rPr>
      </w:pPr>
    </w:p>
    <w:sectPr w:rsidR="00231BDB" w:rsidRPr="00C37B73" w:rsidSect="008C18BA">
      <w:headerReference w:type="default" r:id="rId7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BDB" w:rsidRDefault="00231BDB" w:rsidP="00841A01">
      <w:r>
        <w:separator/>
      </w:r>
    </w:p>
  </w:endnote>
  <w:endnote w:type="continuationSeparator" w:id="1">
    <w:p w:rsidR="00231BDB" w:rsidRDefault="00231BDB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BDB" w:rsidRDefault="00231BDB" w:rsidP="00841A01">
      <w:r>
        <w:separator/>
      </w:r>
    </w:p>
  </w:footnote>
  <w:footnote w:type="continuationSeparator" w:id="1">
    <w:p w:rsidR="00231BDB" w:rsidRDefault="00231BDB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BDB" w:rsidRPr="00BF3EDA" w:rsidRDefault="00231BDB">
    <w:pPr>
      <w:pStyle w:val="Header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BF3EDA">
      <w:rPr>
        <w:sz w:val="24"/>
        <w:szCs w:val="24"/>
      </w:rPr>
      <w:fldChar w:fldCharType="end"/>
    </w:r>
  </w:p>
  <w:p w:rsidR="00231BDB" w:rsidRPr="00841A01" w:rsidRDefault="00231BDB" w:rsidP="00841A01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A01"/>
    <w:rsid w:val="00030FF6"/>
    <w:rsid w:val="00050F68"/>
    <w:rsid w:val="00067985"/>
    <w:rsid w:val="00085B75"/>
    <w:rsid w:val="000C73E1"/>
    <w:rsid w:val="000D5786"/>
    <w:rsid w:val="00206C59"/>
    <w:rsid w:val="00210820"/>
    <w:rsid w:val="00214C52"/>
    <w:rsid w:val="0021549C"/>
    <w:rsid w:val="00231BDB"/>
    <w:rsid w:val="00242BDB"/>
    <w:rsid w:val="00245080"/>
    <w:rsid w:val="00260B68"/>
    <w:rsid w:val="0027409A"/>
    <w:rsid w:val="00277735"/>
    <w:rsid w:val="0027786D"/>
    <w:rsid w:val="002C0BE1"/>
    <w:rsid w:val="002C2036"/>
    <w:rsid w:val="003827C1"/>
    <w:rsid w:val="003B5F73"/>
    <w:rsid w:val="00406FF8"/>
    <w:rsid w:val="00472CEA"/>
    <w:rsid w:val="00480CCF"/>
    <w:rsid w:val="00492A23"/>
    <w:rsid w:val="0049444D"/>
    <w:rsid w:val="004F2E0A"/>
    <w:rsid w:val="004F76E0"/>
    <w:rsid w:val="005D40D7"/>
    <w:rsid w:val="006028E8"/>
    <w:rsid w:val="00611DAA"/>
    <w:rsid w:val="006717BB"/>
    <w:rsid w:val="00690CB3"/>
    <w:rsid w:val="006C18FA"/>
    <w:rsid w:val="006F0884"/>
    <w:rsid w:val="007F0286"/>
    <w:rsid w:val="00840503"/>
    <w:rsid w:val="00841A01"/>
    <w:rsid w:val="00841B2A"/>
    <w:rsid w:val="00853CC9"/>
    <w:rsid w:val="008A69C3"/>
    <w:rsid w:val="008C18BA"/>
    <w:rsid w:val="009404F4"/>
    <w:rsid w:val="0096228D"/>
    <w:rsid w:val="00994C2A"/>
    <w:rsid w:val="00A177FC"/>
    <w:rsid w:val="00A210E3"/>
    <w:rsid w:val="00A52473"/>
    <w:rsid w:val="00A54A00"/>
    <w:rsid w:val="00AB4F3A"/>
    <w:rsid w:val="00AE2012"/>
    <w:rsid w:val="00AF6DD5"/>
    <w:rsid w:val="00B20ADF"/>
    <w:rsid w:val="00B71C93"/>
    <w:rsid w:val="00BE2916"/>
    <w:rsid w:val="00BF3EDA"/>
    <w:rsid w:val="00C109FF"/>
    <w:rsid w:val="00C303A0"/>
    <w:rsid w:val="00C37B73"/>
    <w:rsid w:val="00C401B2"/>
    <w:rsid w:val="00C6539C"/>
    <w:rsid w:val="00C72D9C"/>
    <w:rsid w:val="00C76E4A"/>
    <w:rsid w:val="00C8016F"/>
    <w:rsid w:val="00C851CA"/>
    <w:rsid w:val="00CB2564"/>
    <w:rsid w:val="00D22DD7"/>
    <w:rsid w:val="00D300E6"/>
    <w:rsid w:val="00DA0413"/>
    <w:rsid w:val="00E267E7"/>
    <w:rsid w:val="00E34F91"/>
    <w:rsid w:val="00E86656"/>
    <w:rsid w:val="00E92E91"/>
    <w:rsid w:val="00EE7C2A"/>
    <w:rsid w:val="00F7171B"/>
    <w:rsid w:val="00F74D33"/>
    <w:rsid w:val="00F97ECA"/>
    <w:rsid w:val="00FA3390"/>
    <w:rsid w:val="00FA7D83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0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1A01"/>
    <w:rPr>
      <w:rFonts w:ascii="AG Souvenir" w:hAnsi="AG Souvenir" w:cs="Times New Roman"/>
      <w:b/>
      <w:spacing w:val="38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841A01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41A01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Normal"/>
    <w:uiPriority w:val="99"/>
    <w:rsid w:val="00841A01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841A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41A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1A0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13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4</Pages>
  <Words>807</Words>
  <Characters>4601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Захарова</dc:creator>
  <cp:keywords/>
  <dc:description/>
  <cp:lastModifiedBy>User</cp:lastModifiedBy>
  <cp:revision>2</cp:revision>
  <cp:lastPrinted>2017-10-12T08:31:00Z</cp:lastPrinted>
  <dcterms:created xsi:type="dcterms:W3CDTF">2017-12-26T11:03:00Z</dcterms:created>
  <dcterms:modified xsi:type="dcterms:W3CDTF">2017-12-26T11:03:00Z</dcterms:modified>
</cp:coreProperties>
</file>